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D45BEC" w14:textId="77777777" w:rsidR="005F390A" w:rsidRDefault="005F390A" w:rsidP="005F390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William STONYS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1ED75975" w14:textId="77777777" w:rsidR="005F390A" w:rsidRDefault="005F390A" w:rsidP="005F390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Kingsteignton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Devon. Chaplain.</w:t>
      </w:r>
    </w:p>
    <w:p w14:paraId="468FA67C" w14:textId="77777777" w:rsidR="005F390A" w:rsidRDefault="005F390A" w:rsidP="005F390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FF2B9BE" w14:textId="77777777" w:rsidR="005F390A" w:rsidRDefault="005F390A" w:rsidP="005F390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DCC6791" w14:textId="77777777" w:rsidR="005F390A" w:rsidRDefault="005F390A" w:rsidP="005F390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Edward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Mey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, Vicar 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Kingsteignton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(q.v.), brought a plaint of debt against him.</w:t>
      </w:r>
    </w:p>
    <w:p w14:paraId="55AE12B2" w14:textId="77777777" w:rsidR="005F390A" w:rsidRDefault="005F390A" w:rsidP="005F390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12101B98" w14:textId="77777777" w:rsidR="005F390A" w:rsidRDefault="005F390A" w:rsidP="005F390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0EFF6366" w14:textId="77777777" w:rsidR="005F390A" w:rsidRDefault="005F390A" w:rsidP="005F390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7694F6F9" w14:textId="77777777" w:rsidR="005F390A" w:rsidRDefault="005F390A" w:rsidP="005F390A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14 January 2022</w:t>
      </w:r>
    </w:p>
    <w:p w14:paraId="67F194B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332466" w14:textId="77777777" w:rsidR="005F390A" w:rsidRDefault="005F390A" w:rsidP="009139A6">
      <w:r>
        <w:separator/>
      </w:r>
    </w:p>
  </w:endnote>
  <w:endnote w:type="continuationSeparator" w:id="0">
    <w:p w14:paraId="6EBA959D" w14:textId="77777777" w:rsidR="005F390A" w:rsidRDefault="005F390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2B56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20F9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C5837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E2840C" w14:textId="77777777" w:rsidR="005F390A" w:rsidRDefault="005F390A" w:rsidP="009139A6">
      <w:r>
        <w:separator/>
      </w:r>
    </w:p>
  </w:footnote>
  <w:footnote w:type="continuationSeparator" w:id="0">
    <w:p w14:paraId="47FEF530" w14:textId="77777777" w:rsidR="005F390A" w:rsidRDefault="005F390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4FB038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DD3F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3FDF0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390A"/>
    <w:rsid w:val="000666E0"/>
    <w:rsid w:val="002510B7"/>
    <w:rsid w:val="005C130B"/>
    <w:rsid w:val="005F390A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843DDA"/>
  <w15:chartTrackingRefBased/>
  <w15:docId w15:val="{B976BA85-E23D-4AD7-9873-5AC4BBDB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5F390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46</Words>
  <Characters>268</Characters>
  <Application>Microsoft Office Word</Application>
  <DocSecurity>0</DocSecurity>
  <Lines>2</Lines>
  <Paragraphs>1</Paragraphs>
  <ScaleCrop>false</ScaleCrop>
  <Company/>
  <LinksUpToDate>false</LinksUpToDate>
  <CharactersWithSpaces>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2022-02-16T14:43:00Z</dcterms:created>
  <dcterms:modified xsi:type="dcterms:W3CDTF">2022-02-16T14:44:00Z</dcterms:modified>
</cp:coreProperties>
</file>